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4AB7D3" w14:textId="26960AF2" w:rsidR="006B2F86" w:rsidRDefault="00F37734" w:rsidP="00E71FC3">
      <w:pPr>
        <w:pStyle w:val="NoSpacing"/>
      </w:pPr>
      <w:r>
        <w:rPr>
          <w:u w:val="single"/>
        </w:rPr>
        <w:t>Ann OGLE</w:t>
      </w:r>
      <w:r>
        <w:t xml:space="preserve">    </w:t>
      </w:r>
      <w:proofErr w:type="gramStart"/>
      <w:r>
        <w:t xml:space="preserve">   (</w:t>
      </w:r>
      <w:proofErr w:type="gramEnd"/>
      <w:r>
        <w:t>fl.1420)</w:t>
      </w:r>
    </w:p>
    <w:p w14:paraId="652EBCFB" w14:textId="4D14C592" w:rsidR="00F37734" w:rsidRDefault="00F37734" w:rsidP="00E71FC3">
      <w:pPr>
        <w:pStyle w:val="NoSpacing"/>
      </w:pPr>
    </w:p>
    <w:p w14:paraId="30EC4A75" w14:textId="73F12ADD" w:rsidR="00F37734" w:rsidRDefault="00F37734" w:rsidP="00E71FC3">
      <w:pPr>
        <w:pStyle w:val="NoSpacing"/>
      </w:pPr>
    </w:p>
    <w:p w14:paraId="0606619E" w14:textId="42FB3F0F" w:rsidR="00F37734" w:rsidRDefault="00F37734" w:rsidP="00E71FC3">
      <w:pPr>
        <w:pStyle w:val="NoSpacing"/>
      </w:pPr>
      <w:r>
        <w:t>Daughter of Sir Robert Ogle(</w:t>
      </w:r>
      <w:proofErr w:type="gramStart"/>
      <w:r>
        <w:t>d.1436)(</w:t>
      </w:r>
      <w:proofErr w:type="gramEnd"/>
      <w:r>
        <w:t>q.v.) and Maud Grey(q.v.).  (H.P. pp.645-6)</w:t>
      </w:r>
    </w:p>
    <w:p w14:paraId="3BAF0548" w14:textId="67AA4FEB" w:rsidR="00F37734" w:rsidRDefault="00F37734" w:rsidP="00E71FC3">
      <w:pPr>
        <w:pStyle w:val="NoSpacing"/>
      </w:pPr>
      <w:r>
        <w:t>1 = Sir William Heron of Ford(q.v.).  (Clay p.153)</w:t>
      </w:r>
    </w:p>
    <w:p w14:paraId="0BC8D6A5" w14:textId="32DF3D7A" w:rsidR="00F37734" w:rsidRDefault="00F37734" w:rsidP="00E71FC3">
      <w:pPr>
        <w:pStyle w:val="NoSpacing"/>
      </w:pPr>
    </w:p>
    <w:p w14:paraId="39463A60" w14:textId="4544D439" w:rsidR="00F37734" w:rsidRDefault="00F37734" w:rsidP="00E71FC3">
      <w:pPr>
        <w:pStyle w:val="NoSpacing"/>
      </w:pPr>
      <w:r>
        <w:t>2 = Sir John Middleton(q.v.).   (ibid.)</w:t>
      </w:r>
    </w:p>
    <w:p w14:paraId="7C8E62D9" w14:textId="7D731E5B" w:rsidR="00F37734" w:rsidRDefault="00F37734" w:rsidP="00E71FC3">
      <w:pPr>
        <w:pStyle w:val="NoSpacing"/>
      </w:pPr>
    </w:p>
    <w:p w14:paraId="44608F41" w14:textId="476496BE" w:rsidR="00F37734" w:rsidRDefault="00F37734" w:rsidP="00E71FC3">
      <w:pPr>
        <w:pStyle w:val="NoSpacing"/>
      </w:pPr>
    </w:p>
    <w:p w14:paraId="78F7C09A" w14:textId="1D20E259" w:rsidR="00F37734" w:rsidRPr="00F37734" w:rsidRDefault="00F37734" w:rsidP="00E71FC3">
      <w:pPr>
        <w:pStyle w:val="NoSpacing"/>
      </w:pPr>
      <w:r>
        <w:t>6 June 2018</w:t>
      </w:r>
      <w:bookmarkStart w:id="0" w:name="_GoBack"/>
      <w:bookmarkEnd w:id="0"/>
    </w:p>
    <w:sectPr w:rsidR="00F37734" w:rsidRPr="00F3773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E06DF3" w14:textId="77777777" w:rsidR="00F37734" w:rsidRDefault="00F37734" w:rsidP="00E71FC3">
      <w:pPr>
        <w:spacing w:after="0" w:line="240" w:lineRule="auto"/>
      </w:pPr>
      <w:r>
        <w:separator/>
      </w:r>
    </w:p>
  </w:endnote>
  <w:endnote w:type="continuationSeparator" w:id="0">
    <w:p w14:paraId="0938DCFE" w14:textId="77777777" w:rsidR="00F37734" w:rsidRDefault="00F3773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D19D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42DCA2" w14:textId="77777777" w:rsidR="00F37734" w:rsidRDefault="00F37734" w:rsidP="00E71FC3">
      <w:pPr>
        <w:spacing w:after="0" w:line="240" w:lineRule="auto"/>
      </w:pPr>
      <w:r>
        <w:separator/>
      </w:r>
    </w:p>
  </w:footnote>
  <w:footnote w:type="continuationSeparator" w:id="0">
    <w:p w14:paraId="1640ABA4" w14:textId="77777777" w:rsidR="00F37734" w:rsidRDefault="00F3773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73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37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B1DDB"/>
  <w15:chartTrackingRefBased/>
  <w15:docId w15:val="{78200F65-2519-4B6C-960A-8ED8F5C3D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2018-06-06T15:02:00Z</dcterms:created>
  <dcterms:modified xsi:type="dcterms:W3CDTF">2018-06-06T15:05:00Z</dcterms:modified>
</cp:coreProperties>
</file>